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0B313" w14:textId="25FE6591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8B0F3C" w:rsidRPr="007A7C11">
        <w:rPr>
          <w:b/>
          <w:noProof/>
          <w:sz w:val="24"/>
        </w:rPr>
        <w:t>656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1746433B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A6280B">
        <w:rPr>
          <w:b/>
          <w:noProof/>
          <w:sz w:val="24"/>
        </w:rPr>
        <w:t>19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7928E4D6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0026A" w:rsidRPr="0090026A">
        <w:rPr>
          <w:rFonts w:ascii="Arial" w:hAnsi="Arial" w:cs="Arial"/>
          <w:b/>
          <w:color w:val="FF0000"/>
          <w:sz w:val="22"/>
          <w:szCs w:val="22"/>
        </w:rPr>
        <w:t>draft</w:t>
      </w:r>
      <w:r w:rsidR="0090026A">
        <w:rPr>
          <w:rFonts w:ascii="Arial" w:hAnsi="Arial" w:cs="Arial"/>
          <w:b/>
          <w:sz w:val="22"/>
          <w:szCs w:val="22"/>
        </w:rPr>
        <w:t xml:space="preserve"> </w:t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544B44BD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Pr="00760BB8">
        <w:rPr>
          <w:rFonts w:ascii="Arial" w:hAnsi="Arial" w:cs="Arial"/>
          <w:b/>
          <w:bCs/>
          <w:sz w:val="22"/>
          <w:szCs w:val="22"/>
          <w:highlight w:val="yellow"/>
        </w:rPr>
        <w:t>xxx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114714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1, 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>, SA WG5</w:t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proofErr w:type="gram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proofErr w:type="gramEnd"/>
      <w:r w:rsidRPr="00EA149C">
        <w:rPr>
          <w:bCs/>
          <w:color w:val="0000FF"/>
          <w:lang w:val="fr-FR"/>
        </w:rPr>
        <w:tab/>
      </w:r>
      <w:hyperlink r:id="rId7" w:history="1">
        <w:r w:rsidR="00A6280B" w:rsidRPr="000C2638">
          <w:rPr>
            <w:rStyle w:val="Hyperlink"/>
            <w:bCs/>
            <w:lang w:val="fr-FR"/>
          </w:rPr>
          <w:t>panqi8@huawei.com</w:t>
        </w:r>
      </w:hyperlink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4BA78C31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Pr="00313D8F">
        <w:rPr>
          <w:highlight w:val="yellow"/>
        </w:rPr>
        <w:t>xxx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0C2A1704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ab/>
      </w:r>
      <w:r w:rsidR="00A6280B">
        <w:rPr>
          <w:rFonts w:ascii="Arial" w:hAnsi="Arial" w:cs="Arial"/>
          <w:bCs/>
        </w:rPr>
        <w:t>22</w:t>
      </w:r>
      <w:r w:rsidR="00A6280B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A6280B">
        <w:rPr>
          <w:rFonts w:ascii="Arial" w:hAnsi="Arial" w:cs="Arial"/>
          <w:bCs/>
        </w:rPr>
        <w:t>Malaga</w:t>
      </w:r>
      <w:r>
        <w:rPr>
          <w:rFonts w:ascii="Arial" w:hAnsi="Arial" w:cs="Arial"/>
          <w:bCs/>
        </w:rPr>
        <w:t xml:space="preserve">, </w:t>
      </w:r>
      <w:r w:rsidR="00C11971">
        <w:rPr>
          <w:rFonts w:ascii="Arial" w:hAnsi="Arial" w:cs="Arial"/>
          <w:bCs/>
        </w:rPr>
        <w:t>ES</w:t>
      </w:r>
      <w:bookmarkStart w:id="10" w:name="_GoBack"/>
      <w:bookmarkEnd w:id="10"/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EFFD3" w16cex:dateUtc="2022-04-11T17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16956" w14:textId="77777777" w:rsidR="00F45F27" w:rsidRDefault="00F45F27">
      <w:pPr>
        <w:spacing w:after="0"/>
      </w:pPr>
      <w:r>
        <w:separator/>
      </w:r>
    </w:p>
  </w:endnote>
  <w:endnote w:type="continuationSeparator" w:id="0">
    <w:p w14:paraId="12924729" w14:textId="77777777" w:rsidR="00F45F27" w:rsidRDefault="00F45F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0C6BD" w14:textId="77777777" w:rsidR="00F45F27" w:rsidRDefault="00F45F27">
      <w:pPr>
        <w:spacing w:after="0"/>
      </w:pPr>
      <w:r>
        <w:separator/>
      </w:r>
    </w:p>
  </w:footnote>
  <w:footnote w:type="continuationSeparator" w:id="0">
    <w:p w14:paraId="315B3F4F" w14:textId="77777777" w:rsidR="00F45F27" w:rsidRDefault="00F45F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Panqi-0505</cp:lastModifiedBy>
  <cp:revision>7</cp:revision>
  <cp:lastPrinted>2002-04-23T07:10:00Z</cp:lastPrinted>
  <dcterms:created xsi:type="dcterms:W3CDTF">2022-05-05T04:00:00Z</dcterms:created>
  <dcterms:modified xsi:type="dcterms:W3CDTF">2022-05-05T13:13:00Z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(2)E9mnfbQyRQZj31UxwYA9WRM2G9Z7jQHENjQr2tDMAyCB17hs/AK/vRdLDTAAbSnTTiFEV/a8
9Cw0SlgmRBeoflPAsLh1kDVkOHHZ2DEQ5n2lv0QGdKSSMPDkRC5DPIfHDykbZ58EQ9AbDPb/
Zy53FtOU5JjCVKZUMMB7EweoFeingbfHQMQ+kdYOMmZhLwjXhpTuRQ1wybsDrPSc8BCuE6Nx
2xFiVHQjOzw1PHNbL/</vt:lpwstr>
  </property>
  <property fmtid="{D5CDD505-2E9C-101B-9397-08002B2CF9AE}" pid="3" name="_2015_ms_pID_7253431">
    <vt:lpwstr>53tWEEAfShknLxbnfJz+5xGDOV10ku+Jj/sw++XilBsmlXqLCcguqj
iK7pT5zHK+aHWBVDYwHDqUwCwQvb4H5ubtjmwzIwsxwrvxic49FqzHvnGr0dUpfl5NWH3pCB
Xyc56hJSgOWgQZTSKA59LR6LnvsHLZ3H6aiG28voMCithGruoLC/9jFZXJPPbMZhvkE=</vt:lpwstr>
  </property>
</Properties>
</file>